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0AC20" w14:textId="77777777" w:rsidR="00181461" w:rsidRDefault="00181461" w:rsidP="00181461">
      <w:pPr>
        <w:autoSpaceDE w:val="0"/>
        <w:autoSpaceDN w:val="0"/>
        <w:adjustRightInd w:val="0"/>
        <w:spacing w:before="160" w:line="280" w:lineRule="exact"/>
        <w:ind w:right="3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Hlk181089641"/>
      <w:bookmarkStart w:id="1" w:name="_Hlk201658104"/>
      <w:bookmarkStart w:id="2" w:name="_Hlk201657942"/>
      <w:bookmarkStart w:id="3" w:name="_Hlk181089625"/>
      <w:bookmarkStart w:id="4" w:name="_Hlk205223937"/>
      <w:r>
        <w:rPr>
          <w:rFonts w:ascii="Arial" w:hAnsi="Arial" w:cs="Arial"/>
          <w:b/>
          <w:bCs/>
          <w:sz w:val="20"/>
          <w:szCs w:val="20"/>
        </w:rPr>
        <w:t>PNRR/M6 – Piano nazionale di ripresa e resilienza / Missione 6 Salute – Componente 2 Innovazione, ricerca e digitalizzazione del servizio sanitario nazionale – Intervento 1.1 Ammodernamento del parco tecnologico e digitale ospedaliero “Grandi Apparecchiature Sanitarie”</w:t>
      </w:r>
    </w:p>
    <w:bookmarkEnd w:id="0"/>
    <w:p w14:paraId="502803F1" w14:textId="77777777" w:rsidR="00181461" w:rsidRDefault="00181461" w:rsidP="00181461">
      <w:pPr>
        <w:autoSpaceDE w:val="0"/>
        <w:autoSpaceDN w:val="0"/>
        <w:adjustRightInd w:val="0"/>
        <w:spacing w:before="160" w:line="280" w:lineRule="exact"/>
        <w:ind w:right="3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Gara multilotto – Procedura aperta per l’affidamento dei lavori </w:t>
      </w:r>
      <w:bookmarkStart w:id="5" w:name="_Hlk201737882"/>
      <w:r>
        <w:rPr>
          <w:rFonts w:ascii="Arial" w:hAnsi="Arial" w:cs="Arial"/>
          <w:b/>
          <w:bCs/>
          <w:sz w:val="20"/>
          <w:szCs w:val="20"/>
        </w:rPr>
        <w:t xml:space="preserve">per l’adeguamento dei locali per l’installazione di RM presso il P.O. Marino (Lotto 1) e dei lavori per l’adeguamento dei locali per l’installazione di RM presso il P.O. Microcitemico di Cagliari (Lotto 2) </w:t>
      </w:r>
      <w:bookmarkEnd w:id="5"/>
      <w:r>
        <w:rPr>
          <w:rFonts w:ascii="Arial" w:hAnsi="Arial" w:cs="Arial"/>
          <w:b/>
          <w:bCs/>
          <w:sz w:val="20"/>
          <w:szCs w:val="20"/>
        </w:rPr>
        <w:t>– Applicazione C.A.M. D.M. 23 giugno 2022 – Gara su delega di Asl n° 8 Cagliari – Finanziata con fondi PNRR</w:t>
      </w:r>
      <w:bookmarkEnd w:id="1"/>
      <w:bookmarkEnd w:id="2"/>
      <w:r>
        <w:rPr>
          <w:rFonts w:ascii="Arial" w:hAnsi="Arial" w:cs="Arial"/>
          <w:b/>
          <w:bCs/>
          <w:sz w:val="20"/>
          <w:szCs w:val="20"/>
        </w:rPr>
        <w:t xml:space="preserve"> - Lotto 1 CUP B24E22000220006 – CIG  B802507248 - Lotto 2 CUP B24E22000430006 – CIG </w:t>
      </w:r>
      <w:bookmarkEnd w:id="3"/>
      <w:r>
        <w:rPr>
          <w:rFonts w:ascii="Arial" w:hAnsi="Arial" w:cs="Arial"/>
          <w:b/>
          <w:bCs/>
          <w:sz w:val="20"/>
          <w:szCs w:val="20"/>
        </w:rPr>
        <w:t>B80250831B</w:t>
      </w:r>
      <w:bookmarkEnd w:id="4"/>
    </w:p>
    <w:p w14:paraId="75C99D4A" w14:textId="77777777" w:rsidR="00885248" w:rsidRDefault="00885248" w:rsidP="00433E43">
      <w:pPr>
        <w:spacing w:before="1" w:after="0" w:line="384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bookmarkStart w:id="6" w:name="_GoBack"/>
      <w:bookmarkEnd w:id="6"/>
    </w:p>
    <w:p w14:paraId="68D4C481" w14:textId="2579F602" w:rsidR="00433E43" w:rsidRPr="00433E43" w:rsidRDefault="00433E43" w:rsidP="00433E43">
      <w:pPr>
        <w:spacing w:before="1" w:after="0" w:line="384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433E43">
        <w:rPr>
          <w:rFonts w:ascii="Arial" w:hAnsi="Arial" w:cs="Arial"/>
          <w:b/>
          <w:bCs/>
          <w:sz w:val="20"/>
          <w:szCs w:val="20"/>
        </w:rPr>
        <w:t>“Comunicazione del dato sulla Titolarità effettiva per Enti privati”</w:t>
      </w:r>
    </w:p>
    <w:p w14:paraId="45838146" w14:textId="77777777" w:rsidR="00433E43" w:rsidRPr="00433E43" w:rsidRDefault="00433E43" w:rsidP="00433E43">
      <w:pPr>
        <w:spacing w:before="1" w:after="0" w:line="384" w:lineRule="auto"/>
        <w:contextualSpacing/>
        <w:jc w:val="center"/>
        <w:rPr>
          <w:rFonts w:ascii="Arial" w:hAnsi="Arial" w:cs="Arial"/>
          <w:i/>
          <w:iCs/>
          <w:sz w:val="20"/>
          <w:szCs w:val="20"/>
        </w:rPr>
      </w:pPr>
      <w:r w:rsidRPr="00433E43">
        <w:rPr>
          <w:rFonts w:ascii="Arial" w:hAnsi="Arial" w:cs="Arial"/>
          <w:i/>
          <w:iCs/>
          <w:sz w:val="20"/>
          <w:szCs w:val="20"/>
        </w:rPr>
        <w:t>ex art. 22 par. 2 lett. d) Reg. (UE) 2021/241</w:t>
      </w:r>
    </w:p>
    <w:p w14:paraId="5260B397" w14:textId="77777777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2D69BD8" w14:textId="1A321864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Il/La sottoscritto/a …………..………………………………………………...……………………. nato/a a ……………… prov. (…..) il ……………………………………………………………… Cod. fiscale ...…...……...…………………………………………………………………………… residente a ……………. prov. (……) in via ………………………………CAP ...…………….…</w:t>
      </w:r>
    </w:p>
    <w:p w14:paraId="5E258E33" w14:textId="77777777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1CD2779" w14:textId="77777777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in qualità di</w:t>
      </w:r>
    </w:p>
    <w:p w14:paraId="16702AD8" w14:textId="6E06634D" w:rsidR="00433E43" w:rsidRPr="00433E43" w:rsidRDefault="00181461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025539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71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>Titolare dell’impresa individuale</w:t>
      </w:r>
    </w:p>
    <w:p w14:paraId="68286ACC" w14:textId="368D50B7" w:rsidR="00433E43" w:rsidRPr="00433E43" w:rsidRDefault="00181461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305129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71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>Legale Rappresentante</w:t>
      </w:r>
    </w:p>
    <w:p w14:paraId="7195F524" w14:textId="77777777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6ED7D52" w14:textId="77777777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Ragione sociale ………….…………………………………………………………………………. Sede legale: via …………………………………………………………………………………….. CAP ………………… Comune ………..……………...……………..……………..… prov. (..…) Cod. fiscale ……………………………………………………………………………………...….</w:t>
      </w:r>
    </w:p>
    <w:p w14:paraId="6FED8C8D" w14:textId="38983CDF" w:rsidR="00433E43" w:rsidRPr="00433E43" w:rsidRDefault="00433E43" w:rsidP="00824ED5">
      <w:pPr>
        <w:spacing w:before="240" w:after="0" w:line="384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33E43">
        <w:rPr>
          <w:rFonts w:ascii="Arial" w:hAnsi="Arial" w:cs="Arial"/>
          <w:b/>
          <w:bCs/>
          <w:sz w:val="20"/>
          <w:szCs w:val="20"/>
        </w:rPr>
        <w:t>COMUNICA che al</w:t>
      </w:r>
      <w:r w:rsidR="007449C2">
        <w:rPr>
          <w:rFonts w:ascii="Arial" w:hAnsi="Arial" w:cs="Arial"/>
          <w:b/>
          <w:bCs/>
          <w:sz w:val="20"/>
          <w:szCs w:val="20"/>
        </w:rPr>
        <w:t xml:space="preserve"> __</w:t>
      </w:r>
      <w:r w:rsidRPr="00433E43">
        <w:rPr>
          <w:rFonts w:ascii="Arial" w:hAnsi="Arial" w:cs="Arial"/>
          <w:b/>
          <w:bCs/>
          <w:sz w:val="20"/>
          <w:szCs w:val="20"/>
        </w:rPr>
        <w:t>/</w:t>
      </w:r>
      <w:r w:rsidR="007449C2">
        <w:rPr>
          <w:rFonts w:ascii="Arial" w:hAnsi="Arial" w:cs="Arial"/>
          <w:b/>
          <w:bCs/>
          <w:sz w:val="20"/>
          <w:szCs w:val="20"/>
        </w:rPr>
        <w:t>__</w:t>
      </w:r>
      <w:r w:rsidRPr="00433E43">
        <w:rPr>
          <w:rFonts w:ascii="Arial" w:hAnsi="Arial" w:cs="Arial"/>
          <w:b/>
          <w:bCs/>
          <w:sz w:val="20"/>
          <w:szCs w:val="20"/>
        </w:rPr>
        <w:t>/</w:t>
      </w:r>
      <w:r w:rsidR="007449C2">
        <w:rPr>
          <w:rFonts w:ascii="Arial" w:hAnsi="Arial" w:cs="Arial"/>
          <w:b/>
          <w:bCs/>
          <w:sz w:val="20"/>
          <w:szCs w:val="20"/>
        </w:rPr>
        <w:t>____</w:t>
      </w:r>
      <w:r w:rsidR="007449C2">
        <w:rPr>
          <w:rStyle w:val="Rimandonotaapidipagina"/>
          <w:rFonts w:ascii="Arial" w:hAnsi="Arial" w:cs="Arial"/>
          <w:b/>
          <w:bCs/>
          <w:sz w:val="20"/>
          <w:szCs w:val="20"/>
        </w:rPr>
        <w:footnoteReference w:id="2"/>
      </w:r>
    </w:p>
    <w:p w14:paraId="0735EE4B" w14:textId="77777777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utilizzando il:</w:t>
      </w:r>
    </w:p>
    <w:p w14:paraId="3B036A78" w14:textId="6C2569CD" w:rsidR="00433E43" w:rsidRPr="00433E43" w:rsidRDefault="00181461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674330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71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>Criterio dell’assetto proprietario</w:t>
      </w:r>
      <w:r w:rsidR="007449C2">
        <w:rPr>
          <w:rStyle w:val="Rimandonotaapidipagina"/>
          <w:rFonts w:ascii="Arial" w:hAnsi="Arial" w:cs="Arial"/>
          <w:sz w:val="20"/>
          <w:szCs w:val="20"/>
        </w:rPr>
        <w:footnoteReference w:id="3"/>
      </w:r>
    </w:p>
    <w:p w14:paraId="0D18526A" w14:textId="18C2AAA2" w:rsidR="00433E43" w:rsidRPr="00433E43" w:rsidRDefault="00181461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3050786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71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>Criterio del controllo</w:t>
      </w:r>
      <w:r w:rsidR="007449C2">
        <w:rPr>
          <w:rStyle w:val="Rimandonotaapidipagina"/>
          <w:rFonts w:ascii="Arial" w:hAnsi="Arial" w:cs="Arial"/>
          <w:sz w:val="20"/>
          <w:szCs w:val="20"/>
        </w:rPr>
        <w:footnoteReference w:id="4"/>
      </w:r>
    </w:p>
    <w:p w14:paraId="791E77A8" w14:textId="504188B8" w:rsidR="00433E43" w:rsidRPr="00433E43" w:rsidRDefault="00181461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863436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71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>Criterio residuale</w:t>
      </w:r>
      <w:r w:rsidR="007449C2">
        <w:rPr>
          <w:rStyle w:val="Rimandonotaapidipagina"/>
          <w:rFonts w:ascii="Arial" w:hAnsi="Arial" w:cs="Arial"/>
          <w:sz w:val="20"/>
          <w:szCs w:val="20"/>
        </w:rPr>
        <w:footnoteReference w:id="5"/>
      </w:r>
    </w:p>
    <w:p w14:paraId="0379AB56" w14:textId="77777777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DAEBB56" w14:textId="77777777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è/sono stato/i individuato/i il/i seguente/i titolare/i effettivo/i:</w:t>
      </w:r>
    </w:p>
    <w:p w14:paraId="6355BBD0" w14:textId="77777777" w:rsidR="00433E43" w:rsidRPr="007449C2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7449C2">
        <w:rPr>
          <w:rFonts w:ascii="Arial" w:hAnsi="Arial" w:cs="Arial"/>
          <w:b/>
          <w:bCs/>
          <w:i/>
          <w:iCs/>
          <w:sz w:val="20"/>
          <w:szCs w:val="20"/>
        </w:rPr>
        <w:t>Opzione 1)</w:t>
      </w:r>
    </w:p>
    <w:p w14:paraId="6B131837" w14:textId="5374616D" w:rsidR="00433E43" w:rsidRPr="00433E43" w:rsidRDefault="00181461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665002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04C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>il/la sottoscritto/a.</w:t>
      </w:r>
    </w:p>
    <w:p w14:paraId="55AEE419" w14:textId="77777777" w:rsidR="00433E43" w:rsidRPr="007449C2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7449C2">
        <w:rPr>
          <w:rFonts w:ascii="Arial" w:hAnsi="Arial" w:cs="Arial"/>
          <w:b/>
          <w:bCs/>
          <w:i/>
          <w:iCs/>
          <w:sz w:val="20"/>
          <w:szCs w:val="20"/>
        </w:rPr>
        <w:t>Opzione 2)</w:t>
      </w:r>
    </w:p>
    <w:p w14:paraId="31717491" w14:textId="1A5B6D2F" w:rsidR="00433E43" w:rsidRPr="00433E43" w:rsidRDefault="00181461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336956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71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>il/la sottoscritto/a unitamente a:</w:t>
      </w:r>
    </w:p>
    <w:p w14:paraId="68919E36" w14:textId="77777777" w:rsidR="00433E43" w:rsidRPr="007449C2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r w:rsidRPr="007449C2">
        <w:rPr>
          <w:rFonts w:ascii="Arial" w:hAnsi="Arial" w:cs="Arial"/>
          <w:i/>
          <w:iCs/>
          <w:sz w:val="18"/>
          <w:szCs w:val="18"/>
        </w:rPr>
        <w:t>(ripetere le informazioni sottoindicate per ciascuna persona fisica individuata come titolare effettivo)</w:t>
      </w:r>
    </w:p>
    <w:p w14:paraId="356F7F05" w14:textId="648FD6DB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Cognome …………………………….………… Nome …………...……………………………… nato/a a ……………….….. prov. (</w:t>
      </w:r>
      <w:r w:rsidR="007449C2">
        <w:rPr>
          <w:rFonts w:ascii="Arial" w:hAnsi="Arial" w:cs="Arial"/>
          <w:sz w:val="20"/>
          <w:szCs w:val="20"/>
        </w:rPr>
        <w:t>____</w:t>
      </w:r>
      <w:r w:rsidRPr="00433E43">
        <w:rPr>
          <w:rFonts w:ascii="Arial" w:hAnsi="Arial" w:cs="Arial"/>
          <w:sz w:val="20"/>
          <w:szCs w:val="20"/>
        </w:rPr>
        <w:t>) il ……………………………………………………... Cod. fiscale ……………………………………….………………………………………………... residente a ……………………………prov. (</w:t>
      </w:r>
      <w:r w:rsidR="007449C2">
        <w:rPr>
          <w:rFonts w:ascii="Arial" w:hAnsi="Arial" w:cs="Arial"/>
          <w:sz w:val="20"/>
          <w:szCs w:val="20"/>
        </w:rPr>
        <w:t>____</w:t>
      </w:r>
      <w:r w:rsidRPr="00433E43">
        <w:rPr>
          <w:rFonts w:ascii="Arial" w:hAnsi="Arial" w:cs="Arial"/>
          <w:sz w:val="20"/>
          <w:szCs w:val="20"/>
        </w:rPr>
        <w:t>) in via ...……………………………………. CAP ………………………………………...…………………………………..…………………..</w:t>
      </w:r>
    </w:p>
    <w:p w14:paraId="1168B0E5" w14:textId="7F18A5DD" w:rsidR="00433E43" w:rsidRPr="00433E43" w:rsidRDefault="00181461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531643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71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>il/la sottoscritto/a unitamente a:</w:t>
      </w:r>
    </w:p>
    <w:p w14:paraId="12C0ADF3" w14:textId="77777777" w:rsidR="007449C2" w:rsidRPr="007449C2" w:rsidRDefault="007449C2" w:rsidP="007449C2">
      <w:pPr>
        <w:spacing w:before="1" w:after="0" w:line="384" w:lineRule="auto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r w:rsidRPr="007449C2">
        <w:rPr>
          <w:rFonts w:ascii="Arial" w:hAnsi="Arial" w:cs="Arial"/>
          <w:i/>
          <w:iCs/>
          <w:sz w:val="18"/>
          <w:szCs w:val="18"/>
        </w:rPr>
        <w:t>(ripetere le informazioni sottoindicate per ciascuna persona fisica individuata come titolare effettivo)</w:t>
      </w:r>
    </w:p>
    <w:p w14:paraId="04DE0871" w14:textId="77777777" w:rsidR="007449C2" w:rsidRPr="00433E43" w:rsidRDefault="007449C2" w:rsidP="007449C2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Cognome …………………………….………… Nome …………...……………………………… nato/a a ……………….….. prov. (</w:t>
      </w:r>
      <w:r>
        <w:rPr>
          <w:rFonts w:ascii="Arial" w:hAnsi="Arial" w:cs="Arial"/>
          <w:sz w:val="20"/>
          <w:szCs w:val="20"/>
        </w:rPr>
        <w:t>____</w:t>
      </w:r>
      <w:r w:rsidRPr="00433E43">
        <w:rPr>
          <w:rFonts w:ascii="Arial" w:hAnsi="Arial" w:cs="Arial"/>
          <w:sz w:val="20"/>
          <w:szCs w:val="20"/>
        </w:rPr>
        <w:t>) il ……………………………………………………... Cod. fiscale ……………………………………….………………………………………………... residente a ……………………………prov. (</w:t>
      </w:r>
      <w:r>
        <w:rPr>
          <w:rFonts w:ascii="Arial" w:hAnsi="Arial" w:cs="Arial"/>
          <w:sz w:val="20"/>
          <w:szCs w:val="20"/>
        </w:rPr>
        <w:t>____</w:t>
      </w:r>
      <w:r w:rsidRPr="00433E43">
        <w:rPr>
          <w:rFonts w:ascii="Arial" w:hAnsi="Arial" w:cs="Arial"/>
          <w:sz w:val="20"/>
          <w:szCs w:val="20"/>
        </w:rPr>
        <w:t>) in via ...……………………………………. CAP ………………………………………...…………………………………..…………………..</w:t>
      </w:r>
    </w:p>
    <w:p w14:paraId="5946FB0C" w14:textId="77777777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319D6ED" w14:textId="77777777" w:rsidR="00433E43" w:rsidRPr="007449C2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7449C2">
        <w:rPr>
          <w:rFonts w:ascii="Arial" w:hAnsi="Arial" w:cs="Arial"/>
          <w:b/>
          <w:bCs/>
          <w:i/>
          <w:iCs/>
          <w:sz w:val="20"/>
          <w:szCs w:val="20"/>
        </w:rPr>
        <w:t>Opzione 3)</w:t>
      </w:r>
    </w:p>
    <w:p w14:paraId="6156F439" w14:textId="3A7F6B70" w:rsidR="00433E43" w:rsidRPr="00433E43" w:rsidRDefault="00181461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716657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71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>nella/e persona/e fisica/che di:</w:t>
      </w:r>
    </w:p>
    <w:p w14:paraId="08832712" w14:textId="77777777" w:rsidR="008260C4" w:rsidRPr="007449C2" w:rsidRDefault="008260C4" w:rsidP="008260C4">
      <w:pPr>
        <w:spacing w:before="1" w:after="0" w:line="384" w:lineRule="auto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r w:rsidRPr="007449C2">
        <w:rPr>
          <w:rFonts w:ascii="Arial" w:hAnsi="Arial" w:cs="Arial"/>
          <w:i/>
          <w:iCs/>
          <w:sz w:val="18"/>
          <w:szCs w:val="18"/>
        </w:rPr>
        <w:t>(ripetere le informazioni sottoindicate per ciascuna persona fisica individuata come titolare effettivo)</w:t>
      </w:r>
    </w:p>
    <w:p w14:paraId="2A7E7FDC" w14:textId="77777777" w:rsidR="008260C4" w:rsidRPr="00433E43" w:rsidRDefault="008260C4" w:rsidP="008260C4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Cognome …………………………….………… Nome …………...……………………………… nato/a a ……………….….. prov. (</w:t>
      </w:r>
      <w:r>
        <w:rPr>
          <w:rFonts w:ascii="Arial" w:hAnsi="Arial" w:cs="Arial"/>
          <w:sz w:val="20"/>
          <w:szCs w:val="20"/>
        </w:rPr>
        <w:t>____</w:t>
      </w:r>
      <w:r w:rsidRPr="00433E43">
        <w:rPr>
          <w:rFonts w:ascii="Arial" w:hAnsi="Arial" w:cs="Arial"/>
          <w:sz w:val="20"/>
          <w:szCs w:val="20"/>
        </w:rPr>
        <w:t>) il ……………………………………………………... Cod. fiscale ……………………………………….………………………………………………... residente a ……………………………prov. (</w:t>
      </w:r>
      <w:r>
        <w:rPr>
          <w:rFonts w:ascii="Arial" w:hAnsi="Arial" w:cs="Arial"/>
          <w:sz w:val="20"/>
          <w:szCs w:val="20"/>
        </w:rPr>
        <w:t>____</w:t>
      </w:r>
      <w:r w:rsidRPr="00433E43">
        <w:rPr>
          <w:rFonts w:ascii="Arial" w:hAnsi="Arial" w:cs="Arial"/>
          <w:sz w:val="20"/>
          <w:szCs w:val="20"/>
        </w:rPr>
        <w:t>) in via ...……………………………………. CAP ………………………………………...…………………………………..…………………..</w:t>
      </w:r>
    </w:p>
    <w:p w14:paraId="3D863BD2" w14:textId="29DCD167" w:rsidR="00433E43" w:rsidRPr="00433E43" w:rsidRDefault="00181461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9606483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71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>nella/e persona/e fisica/che di:</w:t>
      </w:r>
    </w:p>
    <w:p w14:paraId="51FBD5BD" w14:textId="77777777" w:rsidR="008260C4" w:rsidRPr="007449C2" w:rsidRDefault="008260C4" w:rsidP="008260C4">
      <w:pPr>
        <w:spacing w:before="1" w:after="0" w:line="384" w:lineRule="auto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r w:rsidRPr="007449C2">
        <w:rPr>
          <w:rFonts w:ascii="Arial" w:hAnsi="Arial" w:cs="Arial"/>
          <w:i/>
          <w:iCs/>
          <w:sz w:val="18"/>
          <w:szCs w:val="18"/>
        </w:rPr>
        <w:t>(ripetere le informazioni sottoindicate per ciascuna persona fisica individuata come titolare effettivo)</w:t>
      </w:r>
    </w:p>
    <w:p w14:paraId="4543A40D" w14:textId="77777777" w:rsidR="008260C4" w:rsidRPr="00433E43" w:rsidRDefault="008260C4" w:rsidP="008260C4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Cognome …………………………….………… Nome …………...……………………………… nato/a a ……………….….. prov. (</w:t>
      </w:r>
      <w:r>
        <w:rPr>
          <w:rFonts w:ascii="Arial" w:hAnsi="Arial" w:cs="Arial"/>
          <w:sz w:val="20"/>
          <w:szCs w:val="20"/>
        </w:rPr>
        <w:t>____</w:t>
      </w:r>
      <w:r w:rsidRPr="00433E43">
        <w:rPr>
          <w:rFonts w:ascii="Arial" w:hAnsi="Arial" w:cs="Arial"/>
          <w:sz w:val="20"/>
          <w:szCs w:val="20"/>
        </w:rPr>
        <w:t>) il ……………………………………………………... Cod. fiscale ……………………………………….………………………………………………... residente a ……………………………prov. (</w:t>
      </w:r>
      <w:r>
        <w:rPr>
          <w:rFonts w:ascii="Arial" w:hAnsi="Arial" w:cs="Arial"/>
          <w:sz w:val="20"/>
          <w:szCs w:val="20"/>
        </w:rPr>
        <w:t>____</w:t>
      </w:r>
      <w:r w:rsidRPr="00433E43">
        <w:rPr>
          <w:rFonts w:ascii="Arial" w:hAnsi="Arial" w:cs="Arial"/>
          <w:sz w:val="20"/>
          <w:szCs w:val="20"/>
        </w:rPr>
        <w:t>) in via ...……………………………………. CAP ………………………………………...…………………………………..…………………..</w:t>
      </w:r>
    </w:p>
    <w:p w14:paraId="394086ED" w14:textId="77777777" w:rsidR="00433E43" w:rsidRPr="007449C2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7449C2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Opzione 4)</w:t>
      </w:r>
    </w:p>
    <w:p w14:paraId="7B84F561" w14:textId="7FE5F168" w:rsidR="00433E43" w:rsidRPr="00433E43" w:rsidRDefault="00181461" w:rsidP="008260C4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579638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471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3E43" w:rsidRPr="00433E43">
        <w:rPr>
          <w:rFonts w:ascii="Arial" w:hAnsi="Arial" w:cs="Arial"/>
          <w:sz w:val="20"/>
          <w:szCs w:val="20"/>
        </w:rPr>
        <w:tab/>
        <w:t xml:space="preserve">poiché l'applicazione dei criteri dell’assetto proprietario e del controllo non consentono di individuare univocamente uno o più titolari effettivi dell’impresa\ente, dal momento che </w:t>
      </w:r>
      <w:r w:rsidR="00433E43" w:rsidRPr="008260C4">
        <w:rPr>
          <w:rFonts w:ascii="Arial" w:hAnsi="Arial" w:cs="Arial"/>
          <w:i/>
          <w:iCs/>
          <w:sz w:val="18"/>
          <w:szCs w:val="18"/>
        </w:rPr>
        <w:t>(specificare la</w:t>
      </w:r>
      <w:r w:rsidR="008260C4" w:rsidRPr="008260C4">
        <w:rPr>
          <w:rFonts w:ascii="Arial" w:hAnsi="Arial" w:cs="Arial"/>
          <w:i/>
          <w:iCs/>
          <w:sz w:val="18"/>
          <w:szCs w:val="18"/>
        </w:rPr>
        <w:t xml:space="preserve"> </w:t>
      </w:r>
      <w:r w:rsidR="00433E43" w:rsidRPr="008260C4">
        <w:rPr>
          <w:rFonts w:ascii="Arial" w:hAnsi="Arial" w:cs="Arial"/>
          <w:i/>
          <w:iCs/>
          <w:sz w:val="18"/>
          <w:szCs w:val="18"/>
        </w:rPr>
        <w:t>motivazione:</w:t>
      </w:r>
      <w:r w:rsidR="008260C4" w:rsidRPr="008260C4">
        <w:rPr>
          <w:rFonts w:ascii="Arial" w:hAnsi="Arial" w:cs="Arial"/>
          <w:i/>
          <w:iCs/>
          <w:sz w:val="18"/>
          <w:szCs w:val="18"/>
        </w:rPr>
        <w:t xml:space="preserve"> </w:t>
      </w:r>
      <w:r w:rsidR="00433E43" w:rsidRPr="008260C4">
        <w:rPr>
          <w:rFonts w:ascii="Arial" w:hAnsi="Arial" w:cs="Arial"/>
          <w:i/>
          <w:iCs/>
          <w:sz w:val="18"/>
          <w:szCs w:val="18"/>
        </w:rPr>
        <w:t>impresa</w:t>
      </w:r>
      <w:r w:rsidR="008260C4" w:rsidRPr="008260C4">
        <w:rPr>
          <w:rFonts w:ascii="Arial" w:hAnsi="Arial" w:cs="Arial"/>
          <w:i/>
          <w:iCs/>
          <w:sz w:val="18"/>
          <w:szCs w:val="18"/>
        </w:rPr>
        <w:t xml:space="preserve"> </w:t>
      </w:r>
      <w:r w:rsidR="00433E43" w:rsidRPr="008260C4">
        <w:rPr>
          <w:rFonts w:ascii="Arial" w:hAnsi="Arial" w:cs="Arial"/>
          <w:i/>
          <w:iCs/>
          <w:sz w:val="18"/>
          <w:szCs w:val="18"/>
        </w:rPr>
        <w:t>quotata/impresa</w:t>
      </w:r>
      <w:r w:rsidR="008260C4" w:rsidRPr="008260C4">
        <w:rPr>
          <w:rFonts w:ascii="Arial" w:hAnsi="Arial" w:cs="Arial"/>
          <w:i/>
          <w:iCs/>
          <w:sz w:val="18"/>
          <w:szCs w:val="18"/>
        </w:rPr>
        <w:t xml:space="preserve"> </w:t>
      </w:r>
      <w:r w:rsidR="00433E43" w:rsidRPr="008260C4">
        <w:rPr>
          <w:rFonts w:ascii="Arial" w:hAnsi="Arial" w:cs="Arial"/>
          <w:i/>
          <w:iCs/>
          <w:sz w:val="18"/>
          <w:szCs w:val="18"/>
        </w:rPr>
        <w:t>ad</w:t>
      </w:r>
      <w:r w:rsidR="008260C4" w:rsidRPr="008260C4">
        <w:rPr>
          <w:rFonts w:ascii="Arial" w:hAnsi="Arial" w:cs="Arial"/>
          <w:i/>
          <w:iCs/>
          <w:sz w:val="18"/>
          <w:szCs w:val="18"/>
        </w:rPr>
        <w:t xml:space="preserve"> </w:t>
      </w:r>
      <w:r w:rsidR="00433E43" w:rsidRPr="008260C4">
        <w:rPr>
          <w:rFonts w:ascii="Arial" w:hAnsi="Arial" w:cs="Arial"/>
          <w:i/>
          <w:iCs/>
          <w:sz w:val="18"/>
          <w:szCs w:val="18"/>
        </w:rPr>
        <w:t>azionariato</w:t>
      </w:r>
      <w:r w:rsidR="008260C4" w:rsidRPr="008260C4">
        <w:rPr>
          <w:rFonts w:ascii="Arial" w:hAnsi="Arial" w:cs="Arial"/>
          <w:i/>
          <w:iCs/>
          <w:sz w:val="18"/>
          <w:szCs w:val="18"/>
        </w:rPr>
        <w:t xml:space="preserve"> </w:t>
      </w:r>
      <w:r w:rsidR="00433E43" w:rsidRPr="008260C4">
        <w:rPr>
          <w:rFonts w:ascii="Arial" w:hAnsi="Arial" w:cs="Arial"/>
          <w:i/>
          <w:iCs/>
          <w:sz w:val="18"/>
          <w:szCs w:val="18"/>
        </w:rPr>
        <w:t>diffuso/ecc).</w:t>
      </w:r>
    </w:p>
    <w:p w14:paraId="36C68ECA" w14:textId="6D9AB442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…………………………………………………………………………………………</w:t>
      </w:r>
      <w:r w:rsidR="008260C4" w:rsidRPr="00433E43">
        <w:rPr>
          <w:rFonts w:ascii="Arial" w:hAnsi="Arial" w:cs="Arial"/>
          <w:sz w:val="20"/>
          <w:szCs w:val="20"/>
        </w:rPr>
        <w:t>……………………</w:t>
      </w:r>
      <w:r w:rsidRPr="00433E43">
        <w:rPr>
          <w:rFonts w:ascii="Arial" w:hAnsi="Arial" w:cs="Arial"/>
          <w:sz w:val="20"/>
          <w:szCs w:val="20"/>
        </w:rPr>
        <w:t>………</w:t>
      </w:r>
    </w:p>
    <w:p w14:paraId="67328A20" w14:textId="7970003D" w:rsidR="00433E43" w:rsidRPr="00433E43" w:rsidRDefault="008260C4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  <w:r w:rsidR="00433E43" w:rsidRPr="00433E43">
        <w:rPr>
          <w:rFonts w:ascii="Arial" w:hAnsi="Arial" w:cs="Arial"/>
          <w:sz w:val="20"/>
          <w:szCs w:val="20"/>
        </w:rPr>
        <w:t>, il/i titolare/i effettivo/i è/sono da individuarsi nella/e persona/e fisica/che titolare/i di poteri di amministrazione o direzione dell’impresa/ente di seguito indicata/e:</w:t>
      </w:r>
    </w:p>
    <w:p w14:paraId="18E9CD76" w14:textId="77777777" w:rsidR="00433E43" w:rsidRPr="0035571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r w:rsidRPr="00355713">
        <w:rPr>
          <w:rFonts w:ascii="Arial" w:hAnsi="Arial" w:cs="Arial"/>
          <w:i/>
          <w:iCs/>
          <w:sz w:val="18"/>
          <w:szCs w:val="18"/>
        </w:rPr>
        <w:t>(ripetere le informazioni sottoindicate per ciascuna persona fisica individuata come titolare effettivo, compreso il dichiarante laddove quest’ultimo sia individuabile quale titolare effettivo per effetto dell’assenza di controllo o di partecipazioni rilevanti)</w:t>
      </w:r>
    </w:p>
    <w:p w14:paraId="14E6CE4F" w14:textId="77777777" w:rsidR="00355713" w:rsidRPr="00433E43" w:rsidRDefault="00355713" w:rsidP="0035571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Cognome …………………………….………… Nome …………...……………………………… nato/a a ……………….….. prov. (</w:t>
      </w:r>
      <w:r>
        <w:rPr>
          <w:rFonts w:ascii="Arial" w:hAnsi="Arial" w:cs="Arial"/>
          <w:sz w:val="20"/>
          <w:szCs w:val="20"/>
        </w:rPr>
        <w:t>____</w:t>
      </w:r>
      <w:r w:rsidRPr="00433E43">
        <w:rPr>
          <w:rFonts w:ascii="Arial" w:hAnsi="Arial" w:cs="Arial"/>
          <w:sz w:val="20"/>
          <w:szCs w:val="20"/>
        </w:rPr>
        <w:t>) il ……………………………………………………... Cod. fiscale ……………………………………….………………………………………………... residente a ……………………………prov. (</w:t>
      </w:r>
      <w:r>
        <w:rPr>
          <w:rFonts w:ascii="Arial" w:hAnsi="Arial" w:cs="Arial"/>
          <w:sz w:val="20"/>
          <w:szCs w:val="20"/>
        </w:rPr>
        <w:t>____</w:t>
      </w:r>
      <w:r w:rsidRPr="00433E43">
        <w:rPr>
          <w:rFonts w:ascii="Arial" w:hAnsi="Arial" w:cs="Arial"/>
          <w:sz w:val="20"/>
          <w:szCs w:val="20"/>
        </w:rPr>
        <w:t>) in via ...……………………………………. CAP ………………………………………...…………………………………..…………………..</w:t>
      </w:r>
    </w:p>
    <w:p w14:paraId="6B14555E" w14:textId="77777777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0AA1966" w14:textId="77777777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89D3199" w14:textId="77777777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Con riferimento a tutti i soggetti sopra indicati, si allega alla presente:</w:t>
      </w:r>
    </w:p>
    <w:p w14:paraId="2184A8BB" w14:textId="6E4F25A2" w:rsid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▪</w:t>
      </w:r>
      <w:r w:rsidRPr="00433E43">
        <w:rPr>
          <w:rFonts w:ascii="Arial" w:hAnsi="Arial" w:cs="Arial"/>
          <w:sz w:val="20"/>
          <w:szCs w:val="20"/>
        </w:rPr>
        <w:tab/>
        <w:t>copia della documentazione da cui è possibile evincere la/le titolarità effettiva/e</w:t>
      </w:r>
      <w:r w:rsidR="003E5861">
        <w:rPr>
          <w:rFonts w:ascii="Arial" w:hAnsi="Arial" w:cs="Arial"/>
          <w:sz w:val="20"/>
          <w:szCs w:val="20"/>
        </w:rPr>
        <w:t>;</w:t>
      </w:r>
    </w:p>
    <w:p w14:paraId="2AD2A6A1" w14:textId="516AB3C5" w:rsidR="003E5861" w:rsidRPr="00433E43" w:rsidRDefault="003E5861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5861">
        <w:rPr>
          <w:rFonts w:ascii="Arial" w:hAnsi="Arial" w:cs="Arial"/>
          <w:sz w:val="20"/>
          <w:szCs w:val="20"/>
        </w:rPr>
        <w:t>•</w:t>
      </w:r>
      <w:r w:rsidRPr="003E5861">
        <w:rPr>
          <w:rFonts w:ascii="Arial" w:hAnsi="Arial" w:cs="Arial"/>
          <w:sz w:val="20"/>
          <w:szCs w:val="20"/>
        </w:rPr>
        <w:tab/>
        <w:t>dichiarazione sull’assenza del conflitto di interessi per ogni titolare effettivo;</w:t>
      </w:r>
    </w:p>
    <w:p w14:paraId="50140800" w14:textId="4802F770" w:rsidR="00EF1F6C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▪</w:t>
      </w:r>
      <w:r w:rsidRPr="00433E43">
        <w:rPr>
          <w:rFonts w:ascii="Arial" w:hAnsi="Arial" w:cs="Arial"/>
          <w:sz w:val="20"/>
          <w:szCs w:val="20"/>
        </w:rPr>
        <w:tab/>
        <w:t>copia dei documenti di identità e dei codici fisca</w:t>
      </w:r>
      <w:r w:rsidR="003E5861">
        <w:rPr>
          <w:rFonts w:ascii="Arial" w:hAnsi="Arial" w:cs="Arial"/>
          <w:sz w:val="20"/>
          <w:szCs w:val="20"/>
        </w:rPr>
        <w:t>li del/i titolare/i effettivo/i.</w:t>
      </w:r>
    </w:p>
    <w:p w14:paraId="7949C1DB" w14:textId="7B1FEAB6" w:rsidR="00433E43" w:rsidRPr="00433E43" w:rsidRDefault="00433E43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[Si allega, altresì, copia della carta d’identità e del codice fiscale del dichiarante]</w:t>
      </w:r>
      <w:r w:rsidR="00EF1F6C">
        <w:rPr>
          <w:rStyle w:val="Rimandonotaapidipagina"/>
          <w:rFonts w:ascii="Arial" w:hAnsi="Arial" w:cs="Arial"/>
          <w:sz w:val="20"/>
          <w:szCs w:val="20"/>
        </w:rPr>
        <w:footnoteReference w:id="6"/>
      </w:r>
      <w:r w:rsidRPr="00433E43">
        <w:rPr>
          <w:rFonts w:ascii="Arial" w:hAnsi="Arial" w:cs="Arial"/>
          <w:sz w:val="20"/>
          <w:szCs w:val="20"/>
        </w:rPr>
        <w:t>.</w:t>
      </w:r>
    </w:p>
    <w:p w14:paraId="6C584D12" w14:textId="77777777" w:rsidR="00282CBE" w:rsidRDefault="00282CBE" w:rsidP="00433E43">
      <w:pPr>
        <w:spacing w:before="1" w:after="0" w:line="384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E0B1390" w14:textId="77777777" w:rsidR="002F471D" w:rsidRDefault="00433E43" w:rsidP="002F471D">
      <w:pPr>
        <w:spacing w:before="1" w:after="0" w:line="60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Luogo e data …………………..……………</w:t>
      </w:r>
    </w:p>
    <w:p w14:paraId="187D4124" w14:textId="6215FE51" w:rsidR="009271C4" w:rsidRDefault="00433E43" w:rsidP="002F471D">
      <w:pPr>
        <w:spacing w:before="1" w:after="0" w:line="60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3E43">
        <w:rPr>
          <w:rFonts w:ascii="Arial" w:hAnsi="Arial" w:cs="Arial"/>
          <w:sz w:val="20"/>
          <w:szCs w:val="20"/>
        </w:rPr>
        <w:t>Firma ……….……………………..…………</w:t>
      </w:r>
    </w:p>
    <w:p w14:paraId="3086C7CB" w14:textId="77777777" w:rsidR="009271C4" w:rsidRPr="009271C4" w:rsidRDefault="009271C4" w:rsidP="009271C4">
      <w:pPr>
        <w:spacing w:before="120" w:after="0" w:line="264" w:lineRule="auto"/>
        <w:jc w:val="center"/>
        <w:rPr>
          <w:rFonts w:ascii="Arial" w:eastAsia="Aptos" w:hAnsi="Arial" w:cs="Arial"/>
          <w:b/>
          <w:bCs/>
          <w:kern w:val="2"/>
          <w:sz w:val="20"/>
          <w:szCs w:val="20"/>
          <w:u w:val="single"/>
          <w14:ligatures w14:val="standardContextual"/>
        </w:rPr>
      </w:pPr>
      <w:r w:rsidRPr="009271C4">
        <w:rPr>
          <w:rFonts w:ascii="Arial" w:eastAsia="Aptos" w:hAnsi="Arial" w:cs="Arial"/>
          <w:b/>
          <w:bCs/>
          <w:kern w:val="2"/>
          <w:sz w:val="20"/>
          <w:szCs w:val="20"/>
          <w:u w:val="single"/>
          <w14:ligatures w14:val="standardContextual"/>
        </w:rPr>
        <w:t>ISTRUZIONI PER L’IDENTIFICAZIONE DEL TITOLARE EFFETTIVO</w:t>
      </w:r>
    </w:p>
    <w:p w14:paraId="3DAB734A" w14:textId="77777777" w:rsidR="009271C4" w:rsidRPr="009271C4" w:rsidRDefault="009271C4" w:rsidP="009271C4">
      <w:pPr>
        <w:spacing w:before="120" w:after="0" w:line="264" w:lineRule="auto"/>
        <w:jc w:val="center"/>
        <w:rPr>
          <w:rFonts w:ascii="Arial" w:eastAsia="Aptos" w:hAnsi="Arial" w:cs="Arial"/>
          <w:b/>
          <w:bCs/>
          <w:kern w:val="2"/>
          <w:sz w:val="18"/>
          <w:szCs w:val="18"/>
          <w14:ligatures w14:val="standardContextual"/>
        </w:rPr>
      </w:pPr>
    </w:p>
    <w:p w14:paraId="7572AEBA" w14:textId="77777777" w:rsidR="009271C4" w:rsidRPr="009271C4" w:rsidRDefault="009271C4" w:rsidP="009271C4">
      <w:pPr>
        <w:spacing w:before="120" w:after="0" w:line="264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Secondo la Normativa Antiriciclaggio (D.Lgs. 21 novembre 2007 n. 231), </w:t>
      </w: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il titolare effettivo è la persona fisica (o le persone fisiche) per conto della quale è realizzata un’operazione o un’attività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. Nel caso di un’</w:t>
      </w: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entità giuridica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, si tratta di quella </w:t>
      </w: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persona fisica – o le persone – che, possedendo suddetta entità, ne risulta beneficiaria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. </w:t>
      </w:r>
    </w:p>
    <w:p w14:paraId="4BA61566" w14:textId="77777777" w:rsidR="009271C4" w:rsidRPr="009271C4" w:rsidRDefault="009271C4" w:rsidP="009271C4">
      <w:pPr>
        <w:spacing w:before="120" w:after="0" w:line="264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 xml:space="preserve">Inoltre, ai sensi dell’art. 3, comma 6, della Direttiva (UE) 2015/849, per </w:t>
      </w: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 xml:space="preserve">titolare effettivo 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si intende </w:t>
      </w: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>la persona o le persone fisiche che, in ultima istanza, possiedono o controllano il cliente e/o le persone fisiche per conto delle quali è realizzata un'operazione o un'attività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. </w:t>
      </w:r>
    </w:p>
    <w:p w14:paraId="3D8FBF66" w14:textId="77777777" w:rsidR="009271C4" w:rsidRPr="009271C4" w:rsidRDefault="009271C4" w:rsidP="009271C4">
      <w:pPr>
        <w:spacing w:before="120" w:after="0" w:line="264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Tutte le entità giuridiche devono perciò essere dotate di titolare effettivo. Per imprese individuali e liberi professionisti, in cui il titolare effettivo coincide con la persona fisica. </w:t>
      </w:r>
    </w:p>
    <w:p w14:paraId="4EAE819F" w14:textId="77777777" w:rsidR="009271C4" w:rsidRPr="009271C4" w:rsidRDefault="009271C4" w:rsidP="009271C4">
      <w:pPr>
        <w:spacing w:before="120" w:after="0" w:line="264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Alla luce di quanto previsto dal Decreto Ministeriale MEF n. 55 dell’11 Marzo 2022 “</w:t>
      </w: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>Regolamento recante disposizioni in materia di comunicazione, accesso e consultazione dei dati e delle informazioni relativi alla titolarità effettiva di imprese dotate di personalità giuridica, di persone giuridiche private, di trust produttivi di effetti giuridici rilevanti ai fini fiscali e di istituti giuridici affini al trust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”, e dalle “</w:t>
      </w: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>Linee Guida per lo svolgimento delle attività di controllo e rendicontazione degli interventi PNRR di competenza delle Amministrazioni centrali e dei Soggetti attuatori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” emanate dal MEF - Servizio centrale per il PNRR con circolare n. 30 dell’11 agosto 2022, anche i soggetti partecipanti ad avvisi e bandi del PNRR hanno l’obbligo di fornire i dati necessari per l’identificazione del titolare effettivo. </w:t>
      </w:r>
    </w:p>
    <w:p w14:paraId="17AF9B3D" w14:textId="77777777" w:rsidR="009271C4" w:rsidRPr="009271C4" w:rsidRDefault="009271C4" w:rsidP="009271C4">
      <w:pPr>
        <w:spacing w:before="120" w:after="0" w:line="264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Nell’ordinamento nazionale, si tengono altresì presenti i criteri per la determinazione della titolarità effettiva di clienti (soggetti) diversi dalle persone fisiche di cui all’art. 20 del D.lgs. 231/2007.</w:t>
      </w:r>
    </w:p>
    <w:p w14:paraId="46E32AE8" w14:textId="77777777" w:rsidR="009271C4" w:rsidRPr="009271C4" w:rsidRDefault="009271C4" w:rsidP="009271C4">
      <w:pPr>
        <w:numPr>
          <w:ilvl w:val="0"/>
          <w:numId w:val="9"/>
        </w:numPr>
        <w:spacing w:before="120" w:after="0" w:line="264" w:lineRule="auto"/>
        <w:ind w:left="426" w:hanging="426"/>
        <w:contextualSpacing/>
        <w:jc w:val="both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  <w:t xml:space="preserve">In caso di società, </w:t>
      </w: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 xml:space="preserve">(per titolare effettivo) </w:t>
      </w:r>
      <w:r w:rsidRPr="009271C4"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  <w:t xml:space="preserve">si intende: </w:t>
      </w:r>
    </w:p>
    <w:p w14:paraId="13F1E585" w14:textId="77777777" w:rsidR="009271C4" w:rsidRPr="009271C4" w:rsidRDefault="009271C4" w:rsidP="009271C4">
      <w:pPr>
        <w:spacing w:before="120" w:after="0" w:line="264" w:lineRule="auto"/>
        <w:ind w:left="360"/>
        <w:jc w:val="both"/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i. la persona fisica o le persone fisiche che, in ultima istanza, </w:t>
      </w:r>
      <w:r w:rsidRPr="009271C4"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  <w:t>possiedono o controllano il soggetto giuridico</w:t>
      </w: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 attraverso il possesso, diretto o indiretto, di una percentuale sufficiente di azioni o diritti di voto o altra partecipazione in detta entità, anche tramite azioni al portatore, o attraverso il controllo con altri mezzi, ad eccezione di una società ammessa alla quotazione su un mercato regolamentato e sottoposta a obblighi di comunicazione conformemente al diritto dell'Unione o a standard internazionali equivalenti che garantiscono una trasparenza adeguata delle informazioni sugli assetti proprietari. </w:t>
      </w:r>
    </w:p>
    <w:p w14:paraId="41FECD9F" w14:textId="77777777" w:rsidR="009271C4" w:rsidRPr="009271C4" w:rsidRDefault="009271C4" w:rsidP="009271C4">
      <w:pPr>
        <w:spacing w:before="120" w:after="0" w:line="264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Una percentuale di azioni pari al 25 % più una quota o altra partecipazione superiore al 25% del capitale di un cliente detenuta da una persona fisica costituisce indicazione di proprietà diretta. </w:t>
      </w:r>
    </w:p>
    <w:p w14:paraId="67233057" w14:textId="77777777" w:rsidR="009271C4" w:rsidRPr="009271C4" w:rsidRDefault="009271C4" w:rsidP="009271C4">
      <w:pPr>
        <w:spacing w:before="120" w:after="0" w:line="264" w:lineRule="auto"/>
        <w:ind w:left="360"/>
        <w:jc w:val="both"/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>Una percentuale di azioni del 25 % più una quota o altra partecipazione superiore al 25% del capitale di un cliente, detenuta da una società, controllata da una o più persone fisiche, ovvero da più società, controllate dalla stessa persona fisica, costituisce indicazione di proprietà indiretta;</w:t>
      </w:r>
    </w:p>
    <w:p w14:paraId="4C0262CE" w14:textId="77777777" w:rsidR="009271C4" w:rsidRPr="009271C4" w:rsidRDefault="009271C4" w:rsidP="009271C4">
      <w:pPr>
        <w:spacing w:before="120" w:after="0" w:line="264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ii. se, dopo aver esperito tutti i mezzi possibili e purché non vi siano motivi di sospetto, non è individuata alcuna persona secondo i criteri di cui al punto i), o, in caso di dubbio circa il fatto che la persona o le persone individuate sia o siano i titolari effettivi, la persona fisica o le persone fisiche che occupano una </w:t>
      </w:r>
      <w:r w:rsidRPr="009271C4"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  <w:t>posizione dirigenziale di alto livello</w:t>
      </w: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, i soggetti obbligati conservano le registrazioni delle decisioni adottate al fine di identificare la titolarità effettiva ai sensi del punto i) e del presente punto. </w:t>
      </w:r>
    </w:p>
    <w:p w14:paraId="12955394" w14:textId="77777777" w:rsidR="009271C4" w:rsidRPr="009271C4" w:rsidRDefault="009271C4" w:rsidP="009271C4">
      <w:pPr>
        <w:numPr>
          <w:ilvl w:val="0"/>
          <w:numId w:val="9"/>
        </w:numPr>
        <w:spacing w:before="120" w:after="0" w:line="264" w:lineRule="auto"/>
        <w:ind w:left="426" w:hanging="426"/>
        <w:contextualSpacing/>
        <w:jc w:val="both"/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  <w:t>In caso di trust</w:t>
      </w:r>
      <w:r w:rsidRPr="009271C4">
        <w:rPr>
          <w:rFonts w:ascii="Arial" w:eastAsia="Aptos" w:hAnsi="Arial" w:cs="Arial"/>
          <w:kern w:val="2"/>
          <w:sz w:val="20"/>
          <w:szCs w:val="20"/>
          <w:vertAlign w:val="superscript"/>
          <w14:ligatures w14:val="standardContextual"/>
        </w:rPr>
        <w:footnoteReference w:id="7"/>
      </w:r>
      <w:r w:rsidRPr="009271C4"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  <w:t xml:space="preserve"> (per titolare effettivo) si intende: </w:t>
      </w:r>
    </w:p>
    <w:p w14:paraId="05B406F9" w14:textId="77777777" w:rsidR="009271C4" w:rsidRPr="009271C4" w:rsidRDefault="009271C4" w:rsidP="009271C4">
      <w:pPr>
        <w:spacing w:after="0" w:line="264" w:lineRule="auto"/>
        <w:ind w:left="357"/>
        <w:contextualSpacing/>
        <w:jc w:val="both"/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iii. il costituente; </w:t>
      </w:r>
    </w:p>
    <w:p w14:paraId="667C2664" w14:textId="77777777" w:rsidR="009271C4" w:rsidRPr="009271C4" w:rsidRDefault="009271C4" w:rsidP="009271C4">
      <w:pPr>
        <w:spacing w:after="0" w:line="264" w:lineRule="auto"/>
        <w:ind w:left="357"/>
        <w:contextualSpacing/>
        <w:jc w:val="both"/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iv. il o i «trustee»; </w:t>
      </w:r>
    </w:p>
    <w:p w14:paraId="43D9C36A" w14:textId="77777777" w:rsidR="009271C4" w:rsidRPr="009271C4" w:rsidRDefault="009271C4" w:rsidP="009271C4">
      <w:pPr>
        <w:spacing w:after="0" w:line="264" w:lineRule="auto"/>
        <w:ind w:left="357"/>
        <w:contextualSpacing/>
        <w:jc w:val="both"/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v. il guardiano, se esiste; </w:t>
      </w:r>
    </w:p>
    <w:p w14:paraId="142A815E" w14:textId="77777777" w:rsidR="009271C4" w:rsidRPr="009271C4" w:rsidRDefault="009271C4" w:rsidP="009271C4">
      <w:pPr>
        <w:spacing w:after="0" w:line="264" w:lineRule="auto"/>
        <w:ind w:left="357"/>
        <w:contextualSpacing/>
        <w:jc w:val="both"/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vi. i beneficiari ovvero, se le persone che beneficiano dell'istituto giuridico o dell'entità giuridica non sono ancora state determinate, la categoria di persone nel cui interesse principale è istituito o agisce l'istituto giuridico o il soggetto giuridico; </w:t>
      </w:r>
    </w:p>
    <w:p w14:paraId="3DB1AE0B" w14:textId="77777777" w:rsidR="009271C4" w:rsidRPr="009271C4" w:rsidRDefault="009271C4" w:rsidP="009271C4">
      <w:pPr>
        <w:spacing w:before="120" w:after="0" w:line="264" w:lineRule="auto"/>
        <w:ind w:left="357"/>
        <w:contextualSpacing/>
        <w:jc w:val="both"/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vii. qualunque altra persona fisica che esercita in ultima istanza il controllo sul trust attraverso la proprietà diretta o indiretta o attraverso altri mezzi. </w:t>
      </w:r>
    </w:p>
    <w:p w14:paraId="646EACFE" w14:textId="77777777" w:rsidR="009271C4" w:rsidRPr="009271C4" w:rsidRDefault="009271C4" w:rsidP="009271C4">
      <w:pPr>
        <w:numPr>
          <w:ilvl w:val="0"/>
          <w:numId w:val="9"/>
        </w:numPr>
        <w:spacing w:before="120" w:after="0" w:line="264" w:lineRule="auto"/>
        <w:ind w:left="426" w:hanging="426"/>
        <w:contextualSpacing/>
        <w:jc w:val="both"/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  <w:lastRenderedPageBreak/>
        <w:t xml:space="preserve">In caso di soggetti giuridici quali le fondazioni e istituti giuridici analoghi ai trust </w:t>
      </w: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 xml:space="preserve">(per titolare effettivo) </w:t>
      </w:r>
      <w:r w:rsidRPr="009271C4"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  <w:t xml:space="preserve">si intende: </w:t>
      </w: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>la persona o le persone fisiche che detengono posizioni equivalenti o analoghe a quelle di cui alla lettera b).</w:t>
      </w:r>
      <w:r w:rsidRPr="009271C4">
        <w:rPr>
          <w:rFonts w:ascii="Arial" w:eastAsia="Aptos" w:hAnsi="Arial" w:cs="Arial"/>
          <w:b/>
          <w:bCs/>
          <w:i/>
          <w:iCs/>
          <w:kern w:val="2"/>
          <w:sz w:val="20"/>
          <w:szCs w:val="20"/>
          <w14:ligatures w14:val="standardContextual"/>
        </w:rPr>
        <w:t xml:space="preserve"> </w:t>
      </w:r>
    </w:p>
    <w:p w14:paraId="04EF73AE" w14:textId="77777777" w:rsidR="009271C4" w:rsidRPr="009271C4" w:rsidRDefault="009271C4" w:rsidP="009271C4">
      <w:pPr>
        <w:spacing w:before="120" w:after="0" w:line="264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Nel caso in cui si faccia ricorso al subappalto (se previsto dall’Avviso/Bando di gara e dal Contratto di appalto) la comunicazione dei dati relativi al titolare effettivo dovranno essere effettuate oltre che dall’aggiudicatario dell’appalto, anche dal soggetto terzo (subappaltatore) cui l’appaltatore affida in tutto o in parte, l'esecuzione del lavoro ad esso appaltato. </w:t>
      </w:r>
    </w:p>
    <w:p w14:paraId="713580CC" w14:textId="77777777" w:rsidR="009271C4" w:rsidRPr="009271C4" w:rsidRDefault="009271C4" w:rsidP="009271C4">
      <w:pPr>
        <w:spacing w:before="120" w:after="0" w:line="264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In caso di Raggruppamento Temporaneo di Imprese (RTI) la comunicazione dei dati sul titolare effettivo dovrà essere eseguita da tutti gli operatori economici che fanno parte del Raggruppamento. </w:t>
      </w:r>
    </w:p>
    <w:p w14:paraId="2C9B00DB" w14:textId="77777777" w:rsidR="009271C4" w:rsidRPr="009271C4" w:rsidRDefault="009271C4" w:rsidP="009271C4">
      <w:pPr>
        <w:spacing w:after="0" w:line="264" w:lineRule="auto"/>
        <w:ind w:left="357"/>
        <w:contextualSpacing/>
        <w:jc w:val="both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</w:p>
    <w:p w14:paraId="517C9704" w14:textId="77777777" w:rsidR="009271C4" w:rsidRPr="009271C4" w:rsidRDefault="009271C4" w:rsidP="00927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9F7"/>
        <w:spacing w:before="120" w:after="0" w:line="264" w:lineRule="auto"/>
        <w:jc w:val="center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CRITERI PER L’INDIVIDUAZIONE DEL TITOLARE EFFETTIVO</w:t>
      </w:r>
    </w:p>
    <w:p w14:paraId="33BA5CE7" w14:textId="77777777" w:rsidR="009271C4" w:rsidRPr="009271C4" w:rsidRDefault="009271C4" w:rsidP="00927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9F7"/>
        <w:spacing w:before="120" w:after="0" w:line="264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L’Allegato alla Circolare del 15 settembre 2023, n. 27, nel fare riferimento al D.Lgs. n. 231/2007, come modificato dal D.Lgs. n. 125/2019, richiama l’applicazione di </w:t>
      </w: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3 criteri alternativi per l'individuazione del titolare effettivo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: </w:t>
      </w:r>
    </w:p>
    <w:p w14:paraId="0F8AEBB4" w14:textId="77777777" w:rsidR="009271C4" w:rsidRPr="009271C4" w:rsidRDefault="009271C4" w:rsidP="00927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9F7"/>
        <w:spacing w:before="120" w:after="0" w:line="264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1.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criterio dell’assetto proprietario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: sulla base del presente criterio si individua il titolare/i effettivo/i quando una o più persone detengono una partecipazione del capitale societario superiore al 25%. Se questa percentuale di partecipazione societaria è controllata da un’altra entità giuridica non persona fisica, è necessario risalire la catena proprietaria fino a trovare il titolare effettivo; </w:t>
      </w:r>
    </w:p>
    <w:p w14:paraId="5F810D70" w14:textId="77777777" w:rsidR="009271C4" w:rsidRPr="009271C4" w:rsidRDefault="009271C4" w:rsidP="00927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9F7"/>
        <w:spacing w:before="120" w:after="0" w:line="264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2. criterio del controllo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: sulla base di questo criterio si provvede a verificare chi è la persona, o il gruppo di persone, che tramite il possesso della maggioranza dei voti o vincoli contrattuali, esercita maggiore influenza all’interno del panorama degli </w:t>
      </w:r>
      <w:r w:rsidRPr="009271C4">
        <w:rPr>
          <w:rFonts w:ascii="Arial" w:eastAsia="Aptos" w:hAnsi="Arial" w:cs="Arial"/>
          <w:i/>
          <w:iCs/>
          <w:kern w:val="2"/>
          <w:sz w:val="20"/>
          <w:szCs w:val="20"/>
          <w14:ligatures w14:val="standardContextual"/>
        </w:rPr>
        <w:t>shareholders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. Questo criterio è utilizzabile nel caso in cui non si riuscisse a risalire al titolare effettivo con l’analisi dell’assetto proprietario (cfr. punto 1); </w:t>
      </w:r>
    </w:p>
    <w:p w14:paraId="53118487" w14:textId="211E058C" w:rsidR="00433E43" w:rsidRPr="009271C4" w:rsidRDefault="009271C4" w:rsidP="00927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9F7"/>
        <w:spacing w:before="120" w:after="0" w:line="264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271C4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3. criterio residuale</w:t>
      </w:r>
      <w:r w:rsidRPr="009271C4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: questo criterio stabilisce che, se non è stato individuato il titolare effettivo utilizzando i precedenti due criteri, quest’ultimo vada individuato in colui che esercita poteri di amministrazione o direzione della persona giuridica. </w:t>
      </w:r>
    </w:p>
    <w:sectPr w:rsidR="00433E43" w:rsidRPr="009271C4" w:rsidSect="00383081">
      <w:headerReference w:type="default" r:id="rId11"/>
      <w:pgSz w:w="11906" w:h="16838"/>
      <w:pgMar w:top="709" w:right="1134" w:bottom="90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C47A4" w14:textId="77777777" w:rsidR="00F00550" w:rsidRDefault="00F00550" w:rsidP="00383081">
      <w:pPr>
        <w:spacing w:line="240" w:lineRule="auto"/>
      </w:pPr>
      <w:r>
        <w:separator/>
      </w:r>
    </w:p>
  </w:endnote>
  <w:endnote w:type="continuationSeparator" w:id="0">
    <w:p w14:paraId="21FA6655" w14:textId="77777777" w:rsidR="00F00550" w:rsidRDefault="00F00550" w:rsidP="00383081">
      <w:pPr>
        <w:spacing w:line="240" w:lineRule="auto"/>
      </w:pPr>
      <w:r>
        <w:continuationSeparator/>
      </w:r>
    </w:p>
  </w:endnote>
  <w:endnote w:type="continuationNotice" w:id="1">
    <w:p w14:paraId="6152DE89" w14:textId="77777777" w:rsidR="00F00550" w:rsidRDefault="00F005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utura Std Book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957CA" w14:textId="77777777" w:rsidR="00F00550" w:rsidRDefault="00F00550" w:rsidP="00383081">
      <w:pPr>
        <w:spacing w:line="240" w:lineRule="auto"/>
      </w:pPr>
      <w:r>
        <w:separator/>
      </w:r>
    </w:p>
  </w:footnote>
  <w:footnote w:type="continuationSeparator" w:id="0">
    <w:p w14:paraId="2C9E1C34" w14:textId="77777777" w:rsidR="00F00550" w:rsidRDefault="00F00550" w:rsidP="00383081">
      <w:pPr>
        <w:spacing w:line="240" w:lineRule="auto"/>
      </w:pPr>
      <w:r>
        <w:continuationSeparator/>
      </w:r>
    </w:p>
  </w:footnote>
  <w:footnote w:type="continuationNotice" w:id="1">
    <w:p w14:paraId="27F31191" w14:textId="77777777" w:rsidR="00F00550" w:rsidRDefault="00F00550">
      <w:pPr>
        <w:spacing w:after="0" w:line="240" w:lineRule="auto"/>
      </w:pPr>
    </w:p>
  </w:footnote>
  <w:footnote w:id="2">
    <w:p w14:paraId="436406F6" w14:textId="659A8984" w:rsidR="007449C2" w:rsidRPr="00EF1F6C" w:rsidRDefault="007449C2">
      <w:pPr>
        <w:pStyle w:val="Testonotaapidipagina"/>
        <w:rPr>
          <w:rFonts w:ascii="Arial" w:hAnsi="Arial" w:cs="Arial"/>
          <w:sz w:val="18"/>
          <w:szCs w:val="18"/>
        </w:rPr>
      </w:pPr>
      <w:r w:rsidRPr="00EF1F6C">
        <w:rPr>
          <w:rFonts w:ascii="Arial" w:hAnsi="Arial" w:cs="Arial"/>
          <w:sz w:val="18"/>
          <w:szCs w:val="18"/>
        </w:rPr>
        <w:footnoteRef/>
      </w:r>
      <w:r w:rsidRPr="00EF1F6C">
        <w:rPr>
          <w:rFonts w:ascii="Arial" w:hAnsi="Arial" w:cs="Arial"/>
          <w:sz w:val="18"/>
          <w:szCs w:val="18"/>
        </w:rPr>
        <w:t xml:space="preserve"> Indicare il/i nominativo/i del/dei titolare effettivo/i alla data di affidamento.</w:t>
      </w:r>
    </w:p>
  </w:footnote>
  <w:footnote w:id="3">
    <w:p w14:paraId="4A5B934B" w14:textId="3FED69AD" w:rsidR="007449C2" w:rsidRPr="00EF1F6C" w:rsidRDefault="007449C2">
      <w:pPr>
        <w:pStyle w:val="Testonotaapidipagina"/>
        <w:rPr>
          <w:rFonts w:ascii="Arial" w:hAnsi="Arial" w:cs="Arial"/>
          <w:sz w:val="18"/>
          <w:szCs w:val="18"/>
        </w:rPr>
      </w:pPr>
      <w:r w:rsidRPr="00EF1F6C">
        <w:rPr>
          <w:rFonts w:ascii="Arial" w:hAnsi="Arial" w:cs="Arial"/>
          <w:sz w:val="18"/>
          <w:szCs w:val="18"/>
        </w:rPr>
        <w:footnoteRef/>
      </w:r>
      <w:r w:rsidRPr="00EF1F6C">
        <w:rPr>
          <w:rFonts w:ascii="Arial" w:hAnsi="Arial" w:cs="Arial"/>
          <w:sz w:val="18"/>
          <w:szCs w:val="18"/>
        </w:rPr>
        <w:t xml:space="preserve"> In tale caso, compilare alternativamente il campo Opzione 1) o Opzione 2) o Opzione 3).</w:t>
      </w:r>
    </w:p>
  </w:footnote>
  <w:footnote w:id="4">
    <w:p w14:paraId="40A4F92C" w14:textId="3FF13813" w:rsidR="007449C2" w:rsidRPr="00EF1F6C" w:rsidRDefault="007449C2">
      <w:pPr>
        <w:pStyle w:val="Testonotaapidipagina"/>
        <w:rPr>
          <w:rFonts w:ascii="Arial" w:hAnsi="Arial" w:cs="Arial"/>
          <w:sz w:val="18"/>
          <w:szCs w:val="18"/>
        </w:rPr>
      </w:pPr>
      <w:r w:rsidRPr="00EF1F6C">
        <w:rPr>
          <w:rFonts w:ascii="Arial" w:hAnsi="Arial" w:cs="Arial"/>
          <w:sz w:val="18"/>
          <w:szCs w:val="18"/>
        </w:rPr>
        <w:footnoteRef/>
      </w:r>
      <w:r w:rsidRPr="00EF1F6C">
        <w:rPr>
          <w:rFonts w:ascii="Arial" w:hAnsi="Arial" w:cs="Arial"/>
          <w:sz w:val="18"/>
          <w:szCs w:val="18"/>
        </w:rPr>
        <w:t xml:space="preserve"> Vedi nota 2.</w:t>
      </w:r>
    </w:p>
  </w:footnote>
  <w:footnote w:id="5">
    <w:p w14:paraId="528F06B9" w14:textId="541006E7" w:rsidR="007449C2" w:rsidRPr="00EF1F6C" w:rsidRDefault="007449C2">
      <w:pPr>
        <w:pStyle w:val="Testonotaapidipagina"/>
        <w:rPr>
          <w:rFonts w:ascii="Arial" w:hAnsi="Arial" w:cs="Arial"/>
          <w:sz w:val="18"/>
          <w:szCs w:val="18"/>
        </w:rPr>
      </w:pPr>
      <w:r w:rsidRPr="00EF1F6C">
        <w:rPr>
          <w:rFonts w:ascii="Arial" w:hAnsi="Arial" w:cs="Arial"/>
          <w:sz w:val="18"/>
          <w:szCs w:val="18"/>
        </w:rPr>
        <w:footnoteRef/>
      </w:r>
      <w:r w:rsidRPr="00EF1F6C">
        <w:rPr>
          <w:rFonts w:ascii="Arial" w:hAnsi="Arial" w:cs="Arial"/>
          <w:sz w:val="18"/>
          <w:szCs w:val="18"/>
        </w:rPr>
        <w:t xml:space="preserve"> In tale caso, compilare il campo Opzione 4).</w:t>
      </w:r>
    </w:p>
  </w:footnote>
  <w:footnote w:id="6">
    <w:p w14:paraId="127C3BF6" w14:textId="214627A9" w:rsidR="00EF1F6C" w:rsidRPr="00EF1F6C" w:rsidRDefault="00EF1F6C">
      <w:pPr>
        <w:pStyle w:val="Testonotaapidipagina"/>
        <w:rPr>
          <w:rFonts w:ascii="Arial" w:hAnsi="Arial" w:cs="Arial"/>
          <w:sz w:val="18"/>
          <w:szCs w:val="18"/>
        </w:rPr>
      </w:pPr>
      <w:r w:rsidRPr="00EF1F6C">
        <w:rPr>
          <w:rFonts w:ascii="Arial" w:hAnsi="Arial" w:cs="Arial"/>
          <w:sz w:val="18"/>
          <w:szCs w:val="18"/>
        </w:rPr>
        <w:footnoteRef/>
      </w:r>
      <w:r w:rsidRPr="00EF1F6C">
        <w:rPr>
          <w:rFonts w:ascii="Arial" w:hAnsi="Arial" w:cs="Arial"/>
          <w:sz w:val="18"/>
          <w:szCs w:val="18"/>
        </w:rPr>
        <w:t xml:space="preserve"> Applicabile nel caso in cui la comunicazione non sia sottoscritta digitalmente.</w:t>
      </w:r>
    </w:p>
  </w:footnote>
  <w:footnote w:id="7">
    <w:p w14:paraId="545273E2" w14:textId="77777777" w:rsidR="009271C4" w:rsidRDefault="009271C4" w:rsidP="009271C4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>
        <w:rPr>
          <w:rStyle w:val="Rimandonotaapidipagina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Il </w:t>
      </w:r>
      <w:r>
        <w:rPr>
          <w:rFonts w:ascii="Arial" w:hAnsi="Arial" w:cs="Arial"/>
          <w:i/>
          <w:iCs/>
          <w:sz w:val="16"/>
          <w:szCs w:val="16"/>
        </w:rPr>
        <w:t xml:space="preserve">trust </w:t>
      </w:r>
      <w:r>
        <w:rPr>
          <w:rFonts w:ascii="Arial" w:hAnsi="Arial" w:cs="Arial"/>
          <w:sz w:val="16"/>
          <w:szCs w:val="16"/>
        </w:rPr>
        <w:t xml:space="preserve">è un atto di disposizione patrimoniale, mediante il quale un soggetto si spossessa di uno o più beni, trasferendoli al trustee (o a sé stesso quale trustee), affinché siano amministrati nell’interesse di un terzo beneficiario o per uno specifico fine, secondo quanto da lui stesso programmato nell’atto costitutivo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9FDD8" w14:textId="2E8E9269" w:rsidR="00007A86" w:rsidRDefault="001D4996" w:rsidP="001D4996">
    <w:pPr>
      <w:spacing w:line="242" w:lineRule="auto"/>
      <w:jc w:val="both"/>
      <w:rPr>
        <w:rFonts w:ascii="Arial" w:eastAsia="Arial" w:hAnsi="Arial" w:cs="Arial"/>
        <w:b/>
        <w:bCs/>
        <w:sz w:val="18"/>
        <w:szCs w:val="18"/>
      </w:rPr>
    </w:pPr>
    <w:r w:rsidRPr="00CD4F9B">
      <w:rPr>
        <w:noProof/>
        <w:sz w:val="18"/>
      </w:rPr>
      <w:drawing>
        <wp:anchor distT="0" distB="0" distL="114300" distR="114300" simplePos="0" relativeHeight="251659264" behindDoc="1" locked="0" layoutInCell="1" allowOverlap="1" wp14:anchorId="3800112E" wp14:editId="7C9D77A1">
          <wp:simplePos x="0" y="0"/>
          <wp:positionH relativeFrom="column">
            <wp:posOffset>2234565</wp:posOffset>
          </wp:positionH>
          <wp:positionV relativeFrom="paragraph">
            <wp:posOffset>-635</wp:posOffset>
          </wp:positionV>
          <wp:extent cx="1280160" cy="755015"/>
          <wp:effectExtent l="0" t="0" r="0" b="6985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0160" cy="755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D4996">
      <w:rPr>
        <w:rFonts w:ascii="Arial" w:eastAsia="Arial" w:hAnsi="Arial" w:cs="Arial"/>
        <w:b/>
        <w:bCs/>
        <w:noProof/>
        <w:sz w:val="18"/>
        <w:szCs w:val="18"/>
      </w:rPr>
      <w:drawing>
        <wp:anchor distT="0" distB="0" distL="114300" distR="114300" simplePos="0" relativeHeight="251658240" behindDoc="0" locked="0" layoutInCell="1" allowOverlap="1" wp14:anchorId="454D7692" wp14:editId="35CB8CB4">
          <wp:simplePos x="0" y="0"/>
          <wp:positionH relativeFrom="column">
            <wp:posOffset>3423285</wp:posOffset>
          </wp:positionH>
          <wp:positionV relativeFrom="paragraph">
            <wp:posOffset>-64135</wp:posOffset>
          </wp:positionV>
          <wp:extent cx="2438400" cy="816610"/>
          <wp:effectExtent l="0" t="0" r="0" b="254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07A86">
      <w:rPr>
        <w:rFonts w:ascii="Arial" w:eastAsia="Arial" w:hAnsi="Arial" w:cs="Arial"/>
        <w:b/>
        <w:bCs/>
        <w:noProof/>
        <w:sz w:val="18"/>
        <w:szCs w:val="18"/>
      </w:rPr>
      <w:drawing>
        <wp:inline distT="0" distB="0" distL="0" distR="0" wp14:anchorId="22086564" wp14:editId="36886C3F">
          <wp:extent cx="1548805" cy="562610"/>
          <wp:effectExtent l="0" t="0" r="0" b="889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534" cy="5657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07A86">
      <w:rPr>
        <w:rFonts w:ascii="Arial" w:eastAsia="Arial" w:hAnsi="Arial" w:cs="Arial"/>
        <w:b/>
        <w:bCs/>
        <w:sz w:val="18"/>
        <w:szCs w:val="18"/>
      </w:rPr>
      <w:t xml:space="preserve"> </w:t>
    </w:r>
  </w:p>
  <w:p w14:paraId="691203BF" w14:textId="77777777" w:rsidR="00007A86" w:rsidRDefault="00007A86" w:rsidP="00455BD2">
    <w:pPr>
      <w:spacing w:line="242" w:lineRule="auto"/>
      <w:jc w:val="both"/>
      <w:rPr>
        <w:rFonts w:ascii="Arial" w:eastAsia="Arial" w:hAnsi="Arial" w:cs="Arial"/>
        <w:b/>
        <w:bCs/>
        <w:sz w:val="18"/>
        <w:szCs w:val="18"/>
      </w:rPr>
    </w:pPr>
  </w:p>
  <w:p w14:paraId="71A5ECD5" w14:textId="77777777" w:rsidR="00C43260" w:rsidRDefault="00C43260" w:rsidP="00B07766">
    <w:pPr>
      <w:spacing w:after="0" w:line="242" w:lineRule="auto"/>
      <w:jc w:val="both"/>
      <w:rPr>
        <w:rFonts w:ascii="Arial" w:eastAsia="Arial" w:hAnsi="Arial" w:cs="Arial"/>
        <w:b/>
        <w:bCs/>
        <w:sz w:val="18"/>
        <w:szCs w:val="18"/>
      </w:rPr>
    </w:pPr>
  </w:p>
  <w:p w14:paraId="6173AEA8" w14:textId="77777777" w:rsidR="005E5A18" w:rsidRDefault="005E5A18" w:rsidP="00B07766">
    <w:pPr>
      <w:spacing w:after="0" w:line="242" w:lineRule="auto"/>
      <w:jc w:val="both"/>
      <w:rPr>
        <w:rFonts w:ascii="Arial" w:eastAsia="Arial" w:hAnsi="Arial" w:cs="Arial"/>
        <w:b/>
        <w:bCs/>
        <w:sz w:val="18"/>
        <w:szCs w:val="18"/>
      </w:rPr>
    </w:pPr>
  </w:p>
  <w:p w14:paraId="5F4ACDB6" w14:textId="77777777" w:rsidR="005E5A18" w:rsidRPr="00591B8B" w:rsidRDefault="005E5A18" w:rsidP="00B07766">
    <w:pPr>
      <w:spacing w:after="0" w:line="242" w:lineRule="auto"/>
      <w:jc w:val="both"/>
      <w:rPr>
        <w:rFonts w:ascii="Arial" w:eastAsia="Arial" w:hAnsi="Arial" w:cs="Arial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C3655"/>
    <w:multiLevelType w:val="hybridMultilevel"/>
    <w:tmpl w:val="67C453B8"/>
    <w:lvl w:ilvl="0" w:tplc="3A5A1E78">
      <w:numFmt w:val="bullet"/>
      <w:lvlText w:val="-"/>
      <w:lvlJc w:val="left"/>
      <w:pPr>
        <w:ind w:left="6314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4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91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99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6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3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2074" w:hanging="360"/>
      </w:pPr>
      <w:rPr>
        <w:rFonts w:ascii="Wingdings" w:hAnsi="Wingdings" w:hint="default"/>
      </w:rPr>
    </w:lvl>
  </w:abstractNum>
  <w:abstractNum w:abstractNumId="1" w15:restartNumberingAfterBreak="0">
    <w:nsid w:val="255143F7"/>
    <w:multiLevelType w:val="hybridMultilevel"/>
    <w:tmpl w:val="6082D9A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C4889"/>
    <w:multiLevelType w:val="hybridMultilevel"/>
    <w:tmpl w:val="F9B8AB3E"/>
    <w:lvl w:ilvl="0" w:tplc="DB6428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D0A60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8A66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78D6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6048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1280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9E72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FECE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0078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DF1DD6"/>
    <w:multiLevelType w:val="hybridMultilevel"/>
    <w:tmpl w:val="927C45D8"/>
    <w:lvl w:ilvl="0" w:tplc="DCF41CF4">
      <w:start w:val="1"/>
      <w:numFmt w:val="bullet"/>
      <w:lvlText w:val=""/>
      <w:lvlJc w:val="left"/>
      <w:pPr>
        <w:ind w:left="720" w:hanging="360"/>
      </w:pPr>
      <w:rPr>
        <w:rFonts w:ascii="Segoe UI" w:hAnsi="Segoe UI" w:hint="default"/>
      </w:rPr>
    </w:lvl>
    <w:lvl w:ilvl="1" w:tplc="2DA453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240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7281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3E05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58C0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981F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2843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C4A4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1B63D4"/>
    <w:multiLevelType w:val="hybridMultilevel"/>
    <w:tmpl w:val="FFEA42C0"/>
    <w:lvl w:ilvl="0" w:tplc="0AF0F554">
      <w:start w:val="1"/>
      <w:numFmt w:val="decimal"/>
      <w:lvlText w:val="%1."/>
      <w:lvlJc w:val="left"/>
      <w:pPr>
        <w:ind w:left="720" w:hanging="360"/>
      </w:pPr>
    </w:lvl>
    <w:lvl w:ilvl="1" w:tplc="3104F348">
      <w:start w:val="1"/>
      <w:numFmt w:val="lowerLetter"/>
      <w:lvlText w:val="%2."/>
      <w:lvlJc w:val="left"/>
      <w:pPr>
        <w:ind w:left="1440" w:hanging="360"/>
      </w:pPr>
    </w:lvl>
    <w:lvl w:ilvl="2" w:tplc="BFFC9F9E">
      <w:start w:val="1"/>
      <w:numFmt w:val="lowerRoman"/>
      <w:lvlText w:val="%3."/>
      <w:lvlJc w:val="right"/>
      <w:pPr>
        <w:ind w:left="2160" w:hanging="180"/>
      </w:pPr>
    </w:lvl>
    <w:lvl w:ilvl="3" w:tplc="00B2FDC4">
      <w:start w:val="1"/>
      <w:numFmt w:val="decimal"/>
      <w:lvlText w:val="%4."/>
      <w:lvlJc w:val="left"/>
      <w:pPr>
        <w:ind w:left="2880" w:hanging="360"/>
      </w:pPr>
    </w:lvl>
    <w:lvl w:ilvl="4" w:tplc="CC20965A">
      <w:start w:val="1"/>
      <w:numFmt w:val="lowerLetter"/>
      <w:lvlText w:val="%5."/>
      <w:lvlJc w:val="left"/>
      <w:pPr>
        <w:ind w:left="3600" w:hanging="360"/>
      </w:pPr>
    </w:lvl>
    <w:lvl w:ilvl="5" w:tplc="65D289C2">
      <w:start w:val="1"/>
      <w:numFmt w:val="lowerRoman"/>
      <w:lvlText w:val="%6."/>
      <w:lvlJc w:val="right"/>
      <w:pPr>
        <w:ind w:left="4320" w:hanging="180"/>
      </w:pPr>
    </w:lvl>
    <w:lvl w:ilvl="6" w:tplc="7D28FFD6">
      <w:start w:val="1"/>
      <w:numFmt w:val="decimal"/>
      <w:lvlText w:val="%7."/>
      <w:lvlJc w:val="left"/>
      <w:pPr>
        <w:ind w:left="5040" w:hanging="360"/>
      </w:pPr>
    </w:lvl>
    <w:lvl w:ilvl="7" w:tplc="66A09018">
      <w:start w:val="1"/>
      <w:numFmt w:val="lowerLetter"/>
      <w:lvlText w:val="%8."/>
      <w:lvlJc w:val="left"/>
      <w:pPr>
        <w:ind w:left="5760" w:hanging="360"/>
      </w:pPr>
    </w:lvl>
    <w:lvl w:ilvl="8" w:tplc="5696471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E31FD6"/>
    <w:multiLevelType w:val="hybridMultilevel"/>
    <w:tmpl w:val="171E205A"/>
    <w:lvl w:ilvl="0" w:tplc="8BF81DF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EB8DE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9ADF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C299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7EA3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FAF9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5CBA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0624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E00F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6D3E68"/>
    <w:multiLevelType w:val="hybridMultilevel"/>
    <w:tmpl w:val="B186E744"/>
    <w:lvl w:ilvl="0" w:tplc="DE24CB9C">
      <w:start w:val="1"/>
      <w:numFmt w:val="decimal"/>
      <w:lvlText w:val="%1."/>
      <w:lvlJc w:val="left"/>
      <w:pPr>
        <w:ind w:left="720" w:hanging="360"/>
      </w:pPr>
    </w:lvl>
    <w:lvl w:ilvl="1" w:tplc="B1767636">
      <w:start w:val="1"/>
      <w:numFmt w:val="lowerLetter"/>
      <w:lvlText w:val="%2."/>
      <w:lvlJc w:val="left"/>
      <w:pPr>
        <w:ind w:left="1440" w:hanging="360"/>
      </w:pPr>
    </w:lvl>
    <w:lvl w:ilvl="2" w:tplc="55A86898">
      <w:start w:val="1"/>
      <w:numFmt w:val="lowerRoman"/>
      <w:lvlText w:val="%3."/>
      <w:lvlJc w:val="right"/>
      <w:pPr>
        <w:ind w:left="2160" w:hanging="180"/>
      </w:pPr>
    </w:lvl>
    <w:lvl w:ilvl="3" w:tplc="1D86FCB4">
      <w:start w:val="1"/>
      <w:numFmt w:val="decimal"/>
      <w:lvlText w:val="%4."/>
      <w:lvlJc w:val="left"/>
      <w:pPr>
        <w:ind w:left="2880" w:hanging="360"/>
      </w:pPr>
    </w:lvl>
    <w:lvl w:ilvl="4" w:tplc="2B20B112">
      <w:start w:val="1"/>
      <w:numFmt w:val="lowerLetter"/>
      <w:lvlText w:val="%5."/>
      <w:lvlJc w:val="left"/>
      <w:pPr>
        <w:ind w:left="3600" w:hanging="360"/>
      </w:pPr>
    </w:lvl>
    <w:lvl w:ilvl="5" w:tplc="A896F1BA">
      <w:start w:val="1"/>
      <w:numFmt w:val="lowerRoman"/>
      <w:lvlText w:val="%6."/>
      <w:lvlJc w:val="right"/>
      <w:pPr>
        <w:ind w:left="4320" w:hanging="180"/>
      </w:pPr>
    </w:lvl>
    <w:lvl w:ilvl="6" w:tplc="332A27B6">
      <w:start w:val="1"/>
      <w:numFmt w:val="decimal"/>
      <w:lvlText w:val="%7."/>
      <w:lvlJc w:val="left"/>
      <w:pPr>
        <w:ind w:left="5040" w:hanging="360"/>
      </w:pPr>
    </w:lvl>
    <w:lvl w:ilvl="7" w:tplc="CD829088">
      <w:start w:val="1"/>
      <w:numFmt w:val="lowerLetter"/>
      <w:lvlText w:val="%8."/>
      <w:lvlJc w:val="left"/>
      <w:pPr>
        <w:ind w:left="5760" w:hanging="360"/>
      </w:pPr>
    </w:lvl>
    <w:lvl w:ilvl="8" w:tplc="279E310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086003"/>
    <w:multiLevelType w:val="hybridMultilevel"/>
    <w:tmpl w:val="1840CB04"/>
    <w:lvl w:ilvl="0" w:tplc="CC5A4D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24260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2457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1AF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36D8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42F0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D07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7ADC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76ED4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115FAF"/>
    <w:multiLevelType w:val="hybridMultilevel"/>
    <w:tmpl w:val="191E0F26"/>
    <w:lvl w:ilvl="0" w:tplc="8888469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7410F5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0E3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443C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CEF4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C4FC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2AFB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9C76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960F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A39"/>
    <w:rsid w:val="00007A86"/>
    <w:rsid w:val="00013F3E"/>
    <w:rsid w:val="000236E7"/>
    <w:rsid w:val="00033040"/>
    <w:rsid w:val="000333DE"/>
    <w:rsid w:val="00036517"/>
    <w:rsid w:val="00040F36"/>
    <w:rsid w:val="00044D37"/>
    <w:rsid w:val="0005316C"/>
    <w:rsid w:val="00063930"/>
    <w:rsid w:val="0008745D"/>
    <w:rsid w:val="000913F6"/>
    <w:rsid w:val="0009225D"/>
    <w:rsid w:val="000A6AEE"/>
    <w:rsid w:val="000B346D"/>
    <w:rsid w:val="000C0A39"/>
    <w:rsid w:val="000C1E4F"/>
    <w:rsid w:val="000E04CE"/>
    <w:rsid w:val="000E7E11"/>
    <w:rsid w:val="000F3AAE"/>
    <w:rsid w:val="00101AE2"/>
    <w:rsid w:val="00162C28"/>
    <w:rsid w:val="001676F0"/>
    <w:rsid w:val="00181461"/>
    <w:rsid w:val="001822BD"/>
    <w:rsid w:val="001A0432"/>
    <w:rsid w:val="001C00AE"/>
    <w:rsid w:val="001D4996"/>
    <w:rsid w:val="001F43B6"/>
    <w:rsid w:val="00204ABF"/>
    <w:rsid w:val="00212FFE"/>
    <w:rsid w:val="00232B01"/>
    <w:rsid w:val="0023407A"/>
    <w:rsid w:val="00282CBE"/>
    <w:rsid w:val="002867BF"/>
    <w:rsid w:val="002A59B9"/>
    <w:rsid w:val="002A6639"/>
    <w:rsid w:val="002B5BB3"/>
    <w:rsid w:val="002F471D"/>
    <w:rsid w:val="002F5EB8"/>
    <w:rsid w:val="00315EC7"/>
    <w:rsid w:val="0032238B"/>
    <w:rsid w:val="00330C5F"/>
    <w:rsid w:val="00353D5E"/>
    <w:rsid w:val="00355713"/>
    <w:rsid w:val="00383081"/>
    <w:rsid w:val="003859BF"/>
    <w:rsid w:val="0038637C"/>
    <w:rsid w:val="003A282C"/>
    <w:rsid w:val="003A48A8"/>
    <w:rsid w:val="003B345D"/>
    <w:rsid w:val="003D1584"/>
    <w:rsid w:val="003E5861"/>
    <w:rsid w:val="003F5F51"/>
    <w:rsid w:val="00433E43"/>
    <w:rsid w:val="00441A9E"/>
    <w:rsid w:val="00455BD2"/>
    <w:rsid w:val="00472FE4"/>
    <w:rsid w:val="00481E71"/>
    <w:rsid w:val="004C4EF3"/>
    <w:rsid w:val="004D4953"/>
    <w:rsid w:val="004E02A5"/>
    <w:rsid w:val="00514056"/>
    <w:rsid w:val="005160B0"/>
    <w:rsid w:val="00517A4A"/>
    <w:rsid w:val="00525EB6"/>
    <w:rsid w:val="00533613"/>
    <w:rsid w:val="00536852"/>
    <w:rsid w:val="0055359D"/>
    <w:rsid w:val="0058742F"/>
    <w:rsid w:val="00591B8B"/>
    <w:rsid w:val="005E0AF5"/>
    <w:rsid w:val="005E5A18"/>
    <w:rsid w:val="005E6862"/>
    <w:rsid w:val="005F1ED9"/>
    <w:rsid w:val="006100D4"/>
    <w:rsid w:val="0063411B"/>
    <w:rsid w:val="00644205"/>
    <w:rsid w:val="00662DFA"/>
    <w:rsid w:val="00670EE4"/>
    <w:rsid w:val="006B12FD"/>
    <w:rsid w:val="006E6AA0"/>
    <w:rsid w:val="00723BB7"/>
    <w:rsid w:val="007322A0"/>
    <w:rsid w:val="00740F86"/>
    <w:rsid w:val="007449C2"/>
    <w:rsid w:val="007566D6"/>
    <w:rsid w:val="00763B15"/>
    <w:rsid w:val="007C37B3"/>
    <w:rsid w:val="007F6CF0"/>
    <w:rsid w:val="00824ED5"/>
    <w:rsid w:val="008260C4"/>
    <w:rsid w:val="0085268E"/>
    <w:rsid w:val="00866CDA"/>
    <w:rsid w:val="00877A1B"/>
    <w:rsid w:val="00885248"/>
    <w:rsid w:val="008B0E41"/>
    <w:rsid w:val="008D09DF"/>
    <w:rsid w:val="008D598A"/>
    <w:rsid w:val="008F0963"/>
    <w:rsid w:val="008F0D04"/>
    <w:rsid w:val="008F3834"/>
    <w:rsid w:val="008F7D6B"/>
    <w:rsid w:val="009271C4"/>
    <w:rsid w:val="0095417E"/>
    <w:rsid w:val="00963104"/>
    <w:rsid w:val="009728DC"/>
    <w:rsid w:val="0098356E"/>
    <w:rsid w:val="00993184"/>
    <w:rsid w:val="009A5AD7"/>
    <w:rsid w:val="009C6E34"/>
    <w:rsid w:val="009F1BB4"/>
    <w:rsid w:val="00A0043D"/>
    <w:rsid w:val="00A10C8E"/>
    <w:rsid w:val="00A35BAA"/>
    <w:rsid w:val="00A40A29"/>
    <w:rsid w:val="00A57221"/>
    <w:rsid w:val="00A73C4B"/>
    <w:rsid w:val="00AC25FA"/>
    <w:rsid w:val="00AD2849"/>
    <w:rsid w:val="00B07766"/>
    <w:rsid w:val="00B41F88"/>
    <w:rsid w:val="00B450F3"/>
    <w:rsid w:val="00B523C3"/>
    <w:rsid w:val="00B900E5"/>
    <w:rsid w:val="00BB1C37"/>
    <w:rsid w:val="00BB2338"/>
    <w:rsid w:val="00BE50CC"/>
    <w:rsid w:val="00BE7FA9"/>
    <w:rsid w:val="00BF7E9D"/>
    <w:rsid w:val="00C2335D"/>
    <w:rsid w:val="00C31F3F"/>
    <w:rsid w:val="00C43260"/>
    <w:rsid w:val="00C61167"/>
    <w:rsid w:val="00C7140C"/>
    <w:rsid w:val="00C74288"/>
    <w:rsid w:val="00C7763C"/>
    <w:rsid w:val="00CC0518"/>
    <w:rsid w:val="00CE7D70"/>
    <w:rsid w:val="00CF341C"/>
    <w:rsid w:val="00D0731F"/>
    <w:rsid w:val="00D20CA8"/>
    <w:rsid w:val="00D46416"/>
    <w:rsid w:val="00D708A4"/>
    <w:rsid w:val="00D76234"/>
    <w:rsid w:val="00DD0C87"/>
    <w:rsid w:val="00DE07BB"/>
    <w:rsid w:val="00DF0FFD"/>
    <w:rsid w:val="00E13792"/>
    <w:rsid w:val="00E40A22"/>
    <w:rsid w:val="00E51644"/>
    <w:rsid w:val="00E73132"/>
    <w:rsid w:val="00E818FB"/>
    <w:rsid w:val="00E942A3"/>
    <w:rsid w:val="00ED6F8B"/>
    <w:rsid w:val="00EF08D6"/>
    <w:rsid w:val="00EF1F6C"/>
    <w:rsid w:val="00F00550"/>
    <w:rsid w:val="00F03CE5"/>
    <w:rsid w:val="00F5266A"/>
    <w:rsid w:val="00F9153B"/>
    <w:rsid w:val="00FF0478"/>
    <w:rsid w:val="00FF2DAA"/>
    <w:rsid w:val="0B4F7496"/>
    <w:rsid w:val="27D2006A"/>
    <w:rsid w:val="2DBFA342"/>
    <w:rsid w:val="2F792E8C"/>
    <w:rsid w:val="5A5799F5"/>
    <w:rsid w:val="644C98CF"/>
    <w:rsid w:val="77B08691"/>
    <w:rsid w:val="7EE6D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C0579"/>
  <w15:docId w15:val="{279A7463-6316-40F9-AAC9-5307BC737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E686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83081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3081"/>
  </w:style>
  <w:style w:type="paragraph" w:styleId="Pidipagina">
    <w:name w:val="footer"/>
    <w:basedOn w:val="Normale"/>
    <w:link w:val="PidipaginaCarattere"/>
    <w:uiPriority w:val="99"/>
    <w:unhideWhenUsed/>
    <w:rsid w:val="00383081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3081"/>
  </w:style>
  <w:style w:type="table" w:styleId="Grigliatabella">
    <w:name w:val="Table Grid"/>
    <w:basedOn w:val="Tabellanormale"/>
    <w:uiPriority w:val="39"/>
    <w:rsid w:val="003830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E13792"/>
    <w:pPr>
      <w:spacing w:after="0" w:line="240" w:lineRule="auto"/>
    </w:pPr>
  </w:style>
  <w:style w:type="character" w:customStyle="1" w:styleId="SottoIntestazione">
    <w:name w:val="Sotto Intestazione"/>
    <w:uiPriority w:val="1"/>
    <w:rsid w:val="00E13792"/>
    <w:rPr>
      <w:rFonts w:ascii="Arial" w:hAnsi="Arial"/>
      <w:color w:val="auto"/>
      <w:sz w:val="18"/>
    </w:rPr>
  </w:style>
  <w:style w:type="paragraph" w:styleId="NormaleWeb">
    <w:name w:val="Normal (Web)"/>
    <w:basedOn w:val="Normale"/>
    <w:uiPriority w:val="99"/>
    <w:semiHidden/>
    <w:unhideWhenUsed/>
    <w:rsid w:val="00E13792"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4EF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4EF3"/>
    <w:rPr>
      <w:rFonts w:ascii="Segoe UI" w:eastAsia="Times New Roman" w:hAnsi="Segoe UI" w:cs="Segoe UI"/>
      <w:sz w:val="18"/>
      <w:szCs w:val="18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330C5F"/>
    <w:rPr>
      <w:color w:val="0563C1" w:themeColor="hyperlink"/>
      <w:u w:val="single"/>
    </w:rPr>
  </w:style>
  <w:style w:type="paragraph" w:customStyle="1" w:styleId="DGServp1">
    <w:name w:val="DG_Serv p1"/>
    <w:basedOn w:val="Normale"/>
    <w:rsid w:val="00DF0FFD"/>
    <w:pPr>
      <w:spacing w:after="60" w:line="200" w:lineRule="exact"/>
    </w:pPr>
    <w:rPr>
      <w:rFonts w:ascii="Futura Std Book" w:hAnsi="Futura Std Book"/>
      <w:sz w:val="18"/>
    </w:rPr>
  </w:style>
  <w:style w:type="paragraph" w:styleId="Paragrafoelenco">
    <w:name w:val="List Paragraph"/>
    <w:basedOn w:val="Normale"/>
    <w:qFormat/>
    <w:rsid w:val="005E6862"/>
    <w:pPr>
      <w:ind w:left="720"/>
      <w:contextualSpacing/>
    </w:pPr>
  </w:style>
  <w:style w:type="paragraph" w:customStyle="1" w:styleId="Default">
    <w:name w:val="Default"/>
    <w:rsid w:val="002F5EB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449C2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449C2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449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0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rizia\Downloads\Carta%20Intestata%20Europa%20PNNR%20(1)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F4C0CFCBE4040479252670559DA3A93" ma:contentTypeVersion="8" ma:contentTypeDescription="Creare un nuovo documento." ma:contentTypeScope="" ma:versionID="0cb64ffc5035c67cb6373bdf9a981e22">
  <xsd:schema xmlns:xsd="http://www.w3.org/2001/XMLSchema" xmlns:xs="http://www.w3.org/2001/XMLSchema" xmlns:p="http://schemas.microsoft.com/office/2006/metadata/properties" xmlns:ns2="bc491adc-48dc-41ae-9d8b-a1f0698902b1" targetNamespace="http://schemas.microsoft.com/office/2006/metadata/properties" ma:root="true" ma:fieldsID="32b6f5effee62c76a04f1dd192091abb" ns2:_="">
    <xsd:import namespace="bc491adc-48dc-41ae-9d8b-a1f0698902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91adc-48dc-41ae-9d8b-a1f0698902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2395E-1106-484F-AF5D-C8EE39A1A8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29347D-6A62-45C9-A39B-9EA2A079A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91adc-48dc-41ae-9d8b-a1f0698902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E32C8E-A55C-40C8-85CC-5DC9C5F4CDAA}">
  <ds:schemaRefs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bc491adc-48dc-41ae-9d8b-a1f0698902b1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14D2190-B6D6-4088-BD48-449A65023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Europa PNNR (1).dotx</Template>
  <TotalTime>16</TotalTime>
  <Pages>5</Pages>
  <Words>1675</Words>
  <Characters>9552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Masala Corrado</dc:creator>
  <cp:keywords/>
  <dc:description/>
  <cp:lastModifiedBy>Eugenio Pilo</cp:lastModifiedBy>
  <cp:revision>8</cp:revision>
  <dcterms:created xsi:type="dcterms:W3CDTF">2024-10-01T09:45:00Z</dcterms:created>
  <dcterms:modified xsi:type="dcterms:W3CDTF">2025-08-21T12:00:00Z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0x0101007F4C0CFCBE4040479252670559DA3A93</vt:lpwstr>
  </property>
</Properties>
</file>